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4B2B6" w14:textId="2CDD5BEC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212A1D">
        <w:rPr>
          <w:b/>
          <w:noProof/>
          <w:sz w:val="24"/>
        </w:rPr>
        <w:t>4</w:t>
      </w:r>
      <w:r w:rsidR="00DD75F3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="00CB2335" w:rsidRPr="00CB2335">
        <w:rPr>
          <w:b/>
          <w:noProof/>
          <w:sz w:val="24"/>
        </w:rPr>
        <w:t>C1-232757</w:t>
      </w:r>
    </w:p>
    <w:p w14:paraId="5B18D066" w14:textId="77777777" w:rsidR="000F3EA3" w:rsidRDefault="00DA5642" w:rsidP="000F3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Online, 17-21 April 2023</w:t>
      </w:r>
    </w:p>
    <w:p w14:paraId="61FFC28D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DD1750" w:rsidRPr="00DD1750">
        <w:rPr>
          <w:rFonts w:eastAsia="Batang" w:cs="Arial"/>
          <w:sz w:val="18"/>
          <w:szCs w:val="18"/>
          <w:lang w:eastAsia="zh-CN"/>
        </w:rPr>
        <w:t>C1-232361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BD791D6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0286D4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63FB1C73" w14:textId="77777777" w:rsidR="00AE25BF" w:rsidRPr="006E5DD5" w:rsidRDefault="00AE25BF" w:rsidP="00EC6C22">
      <w:pPr>
        <w:rPr>
          <w:rFonts w:eastAsia="Batang"/>
          <w:lang w:eastAsia="zh-CN"/>
        </w:rPr>
      </w:pPr>
    </w:p>
    <w:p w14:paraId="337F52C7" w14:textId="77777777" w:rsidR="00AE25BF" w:rsidRPr="006C2E80" w:rsidRDefault="00AE25BF" w:rsidP="00EC6C2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6B333E">
        <w:rPr>
          <w:rFonts w:eastAsia="Batang"/>
          <w:lang w:val="en-US" w:eastAsia="zh-CN"/>
        </w:rPr>
        <w:t>Samsung</w:t>
      </w:r>
    </w:p>
    <w:p w14:paraId="36975E75" w14:textId="77777777" w:rsidR="006C2E80" w:rsidRPr="006C2E80" w:rsidRDefault="00AE25BF" w:rsidP="00EC6C2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4742BB">
        <w:rPr>
          <w:rFonts w:eastAsia="Batang"/>
          <w:lang w:eastAsia="zh-CN"/>
        </w:rPr>
        <w:t xml:space="preserve">New </w:t>
      </w:r>
      <w:r w:rsidR="00D31CC8" w:rsidRPr="006C2E80">
        <w:rPr>
          <w:rFonts w:eastAsia="Batang"/>
          <w:lang w:eastAsia="zh-CN"/>
        </w:rPr>
        <w:t>WID on</w:t>
      </w:r>
      <w:r w:rsidRPr="006C2E80">
        <w:rPr>
          <w:rFonts w:eastAsia="Batang"/>
          <w:lang w:eastAsia="zh-CN"/>
        </w:rPr>
        <w:t xml:space="preserve"> </w:t>
      </w:r>
      <w:r w:rsidR="000861F1" w:rsidRPr="000861F1">
        <w:rPr>
          <w:rFonts w:eastAsia="Batang"/>
          <w:lang w:eastAsia="zh-CN"/>
        </w:rPr>
        <w:t>CT aspects of Enhanced Mission Critical P</w:t>
      </w:r>
      <w:r w:rsidR="000861F1">
        <w:rPr>
          <w:rFonts w:eastAsia="Batang"/>
          <w:lang w:eastAsia="zh-CN"/>
        </w:rPr>
        <w:t>ush-to-talk architecture phase 4</w:t>
      </w:r>
    </w:p>
    <w:p w14:paraId="680F70E3" w14:textId="77777777" w:rsidR="00AE25BF" w:rsidRPr="006C2E80" w:rsidRDefault="00AE25BF" w:rsidP="00EC6C2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36AB21F" w14:textId="77777777" w:rsidR="00AE25BF" w:rsidRDefault="00AE25BF" w:rsidP="00EC6C2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212A1D">
        <w:rPr>
          <w:rFonts w:eastAsia="Batang"/>
          <w:lang w:val="en-US" w:eastAsia="zh-CN"/>
        </w:rPr>
        <w:t>18.1.1</w:t>
      </w:r>
    </w:p>
    <w:p w14:paraId="1F401A31" w14:textId="77777777" w:rsidR="006C2E80" w:rsidRPr="006C2E80" w:rsidRDefault="006C2E80" w:rsidP="00EC6C22">
      <w:pPr>
        <w:rPr>
          <w:rFonts w:eastAsia="Batang"/>
          <w:lang w:val="en-US" w:eastAsia="zh-CN"/>
        </w:rPr>
      </w:pPr>
    </w:p>
    <w:p w14:paraId="793995D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136B40C" w14:textId="77777777" w:rsidR="00BA3A53" w:rsidRDefault="00F5774F" w:rsidP="00EC6C2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AA600E9" w14:textId="7777777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3A91">
        <w:t xml:space="preserve">CT aspects of Enhanced </w:t>
      </w:r>
      <w:r w:rsidR="00CC3A91" w:rsidRPr="00ED4AD9">
        <w:t>Mission Critical Push-to-talk architecture</w:t>
      </w:r>
      <w:r w:rsidR="00CB477C">
        <w:t xml:space="preserve"> phase 4</w:t>
      </w:r>
    </w:p>
    <w:p w14:paraId="6D7DA83C" w14:textId="77777777" w:rsidR="003F268E" w:rsidRPr="00BA3A53" w:rsidRDefault="003F268E" w:rsidP="00EC6C22">
      <w:pPr>
        <w:pStyle w:val="Guidance"/>
      </w:pPr>
    </w:p>
    <w:p w14:paraId="08ABEB7A" w14:textId="7777777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B477C" w:rsidRPr="00ED4AD9">
        <w:t>enh</w:t>
      </w:r>
      <w:r w:rsidR="00CB477C">
        <w:t>4</w:t>
      </w:r>
      <w:r w:rsidR="00CB477C" w:rsidRPr="00ED4AD9">
        <w:t>MCPTT</w:t>
      </w:r>
      <w:r w:rsidR="00CB477C">
        <w:t>-CT</w:t>
      </w:r>
    </w:p>
    <w:p w14:paraId="46756D87" w14:textId="77777777" w:rsidR="00E01296" w:rsidRPr="00E01296" w:rsidRDefault="00E01296" w:rsidP="00EC6C22"/>
    <w:p w14:paraId="21F7B574" w14:textId="77777777" w:rsidR="00E01296" w:rsidRDefault="00E01296" w:rsidP="00E01296">
      <w:pPr>
        <w:pStyle w:val="Heading8"/>
      </w:pPr>
      <w:r w:rsidRPr="00E01296">
        <w:t>Unique identifier:</w:t>
      </w:r>
      <w:r w:rsidRPr="00E01296">
        <w:tab/>
      </w:r>
      <w:r w:rsidR="00E37C8A">
        <w:t>XXX</w:t>
      </w:r>
    </w:p>
    <w:p w14:paraId="36F8DBB6" w14:textId="77777777" w:rsidR="00E01296" w:rsidRPr="00E01296" w:rsidRDefault="00E01296" w:rsidP="00EC6C22"/>
    <w:p w14:paraId="0411B448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42C36">
        <w:rPr>
          <w:i/>
          <w:iCs/>
        </w:rPr>
        <w:t>Rel-18</w:t>
      </w:r>
    </w:p>
    <w:p w14:paraId="363DD57F" w14:textId="77777777" w:rsidR="003F7142" w:rsidRPr="006C2E80" w:rsidRDefault="003F7142" w:rsidP="00EC6C22"/>
    <w:p w14:paraId="7D342A79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E4532F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E4CC8" w14:textId="77777777" w:rsidR="004260A5" w:rsidRDefault="004260A5" w:rsidP="00EC6C2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E472FE" w14:textId="77777777" w:rsidR="004260A5" w:rsidRDefault="004260A5" w:rsidP="00EC6C2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1C480C" w14:textId="77777777" w:rsidR="004260A5" w:rsidRDefault="004260A5" w:rsidP="00EC6C2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204E308" w14:textId="77777777" w:rsidR="004260A5" w:rsidRDefault="004260A5" w:rsidP="00EC6C2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086683F" w14:textId="77777777" w:rsidR="004260A5" w:rsidRDefault="004260A5" w:rsidP="00EC6C2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5A1786" w14:textId="77777777" w:rsidR="004260A5" w:rsidRDefault="004260A5" w:rsidP="00EC6C2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560EE76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C10BEB" w14:textId="77777777" w:rsidR="004260A5" w:rsidRDefault="004260A5" w:rsidP="00EC6C2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BF2F636" w14:textId="77777777" w:rsidR="004260A5" w:rsidRDefault="004260A5" w:rsidP="00EC6C2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2DC462A" w14:textId="77777777" w:rsidR="004260A5" w:rsidRDefault="00542C36" w:rsidP="00EC6C2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77C9D36" w14:textId="77777777" w:rsidR="004260A5" w:rsidRDefault="004260A5" w:rsidP="00EC6C2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A8064C" w14:textId="77777777" w:rsidR="004260A5" w:rsidRDefault="00542C36" w:rsidP="00EC6C2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0657BD" w14:textId="77777777" w:rsidR="004260A5" w:rsidRDefault="004260A5" w:rsidP="00EC6C22">
            <w:pPr>
              <w:pStyle w:val="TAC"/>
            </w:pPr>
          </w:p>
        </w:tc>
      </w:tr>
      <w:tr w:rsidR="004260A5" w14:paraId="5FE6F910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A90800" w14:textId="77777777" w:rsidR="004260A5" w:rsidRDefault="004260A5" w:rsidP="00EC6C2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9A4A764" w14:textId="77777777" w:rsidR="004260A5" w:rsidRDefault="00542C36" w:rsidP="00EC6C2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CB6746F" w14:textId="77777777" w:rsidR="004260A5" w:rsidRDefault="004260A5" w:rsidP="00EC6C22">
            <w:pPr>
              <w:pStyle w:val="TAC"/>
            </w:pPr>
          </w:p>
        </w:tc>
        <w:tc>
          <w:tcPr>
            <w:tcW w:w="850" w:type="dxa"/>
          </w:tcPr>
          <w:p w14:paraId="6E9D8D47" w14:textId="77777777" w:rsidR="004260A5" w:rsidRDefault="00542C36" w:rsidP="00EC6C2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D41DD85" w14:textId="77777777" w:rsidR="004260A5" w:rsidRDefault="004260A5" w:rsidP="00EC6C22">
            <w:pPr>
              <w:pStyle w:val="TAC"/>
            </w:pPr>
          </w:p>
        </w:tc>
        <w:tc>
          <w:tcPr>
            <w:tcW w:w="1752" w:type="dxa"/>
          </w:tcPr>
          <w:p w14:paraId="52DC138D" w14:textId="77777777" w:rsidR="004260A5" w:rsidRDefault="00542C36" w:rsidP="00EC6C22">
            <w:pPr>
              <w:pStyle w:val="TAC"/>
            </w:pPr>
            <w:r>
              <w:t>X</w:t>
            </w:r>
          </w:p>
        </w:tc>
      </w:tr>
      <w:tr w:rsidR="004260A5" w14:paraId="1370081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EDC9C8" w14:textId="77777777" w:rsidR="004260A5" w:rsidRDefault="004260A5" w:rsidP="00EC6C2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F62D7DF" w14:textId="77777777" w:rsidR="004260A5" w:rsidRDefault="004260A5" w:rsidP="00EC6C22">
            <w:pPr>
              <w:pStyle w:val="TAC"/>
            </w:pPr>
          </w:p>
        </w:tc>
        <w:tc>
          <w:tcPr>
            <w:tcW w:w="1037" w:type="dxa"/>
          </w:tcPr>
          <w:p w14:paraId="1E00542A" w14:textId="77777777" w:rsidR="004260A5" w:rsidRDefault="004260A5" w:rsidP="00EC6C22">
            <w:pPr>
              <w:pStyle w:val="TAC"/>
            </w:pPr>
          </w:p>
        </w:tc>
        <w:tc>
          <w:tcPr>
            <w:tcW w:w="850" w:type="dxa"/>
          </w:tcPr>
          <w:p w14:paraId="0DA9940C" w14:textId="77777777" w:rsidR="004260A5" w:rsidRDefault="004260A5" w:rsidP="00EC6C22">
            <w:pPr>
              <w:pStyle w:val="TAC"/>
            </w:pPr>
          </w:p>
        </w:tc>
        <w:tc>
          <w:tcPr>
            <w:tcW w:w="851" w:type="dxa"/>
          </w:tcPr>
          <w:p w14:paraId="3DA13A18" w14:textId="77777777" w:rsidR="004260A5" w:rsidRDefault="004260A5" w:rsidP="00EC6C22">
            <w:pPr>
              <w:pStyle w:val="TAC"/>
            </w:pPr>
          </w:p>
        </w:tc>
        <w:tc>
          <w:tcPr>
            <w:tcW w:w="1752" w:type="dxa"/>
          </w:tcPr>
          <w:p w14:paraId="6D3E8B39" w14:textId="77777777" w:rsidR="004260A5" w:rsidRDefault="004260A5" w:rsidP="00EC6C22">
            <w:pPr>
              <w:pStyle w:val="TAC"/>
            </w:pPr>
          </w:p>
        </w:tc>
      </w:tr>
    </w:tbl>
    <w:p w14:paraId="4BF4047F" w14:textId="77777777" w:rsidR="008A76FD" w:rsidRPr="006C2E80" w:rsidRDefault="008A76FD" w:rsidP="00EC6C22"/>
    <w:p w14:paraId="6B5D4C4F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5455A2C" w14:textId="77777777" w:rsidR="00E01296" w:rsidRPr="00E01296" w:rsidRDefault="00E01296" w:rsidP="00EC6C22">
      <w:r w:rsidRPr="00E01296">
        <w:t>2.1</w:t>
      </w:r>
      <w:r w:rsidRPr="00E01296">
        <w:tab/>
        <w:t>Primary classification</w:t>
      </w:r>
    </w:p>
    <w:p w14:paraId="00A14459" w14:textId="77777777" w:rsidR="00E01296" w:rsidRPr="00E01296" w:rsidRDefault="00E01296" w:rsidP="00EC6C22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1296" w:rsidRPr="00E01296" w14:paraId="2DDF3414" w14:textId="77777777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AF46" w14:textId="77777777" w:rsidR="00E01296" w:rsidRPr="00E01296" w:rsidRDefault="00E01296" w:rsidP="00EC6C22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89BD8F7" w14:textId="77777777" w:rsidR="00E01296" w:rsidRPr="00E01296" w:rsidRDefault="00E01296" w:rsidP="00EC6C22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E01296" w:rsidRPr="00E01296" w14:paraId="5379ECD0" w14:textId="77777777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AD84" w14:textId="77777777" w:rsidR="00E01296" w:rsidRPr="00E01296" w:rsidRDefault="00E01296" w:rsidP="00EC6C22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156A161" w14:textId="77777777" w:rsidR="00E01296" w:rsidRPr="00E01296" w:rsidRDefault="00E01296" w:rsidP="00EC6C22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E01296" w:rsidRPr="00E01296" w14:paraId="7FC77E75" w14:textId="77777777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DAF5" w14:textId="77777777" w:rsidR="00E01296" w:rsidRPr="00E01296" w:rsidRDefault="00E01296" w:rsidP="00EC6C22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8A291FE" w14:textId="77777777" w:rsidR="00E01296" w:rsidRPr="00E01296" w:rsidRDefault="00E01296" w:rsidP="00EC6C22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E01296" w:rsidRPr="00E01296" w14:paraId="6EF8A453" w14:textId="77777777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4FC2" w14:textId="77777777" w:rsidR="00E01296" w:rsidRPr="00E01296" w:rsidRDefault="00E01296" w:rsidP="00EC6C22">
            <w:r>
              <w:lastRenderedPageBreak/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3F85B1" w14:textId="77777777" w:rsidR="00E01296" w:rsidRPr="00E01296" w:rsidRDefault="00E01296" w:rsidP="00EC6C22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E01296" w:rsidRPr="00E01296" w14:paraId="48221E80" w14:textId="77777777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F9DD" w14:textId="77777777" w:rsidR="00E01296" w:rsidRPr="00E01296" w:rsidRDefault="00E01296" w:rsidP="00EC6C22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6B27AE9" w14:textId="77777777" w:rsidR="00E01296" w:rsidRPr="00E01296" w:rsidRDefault="00E01296" w:rsidP="00EC6C22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5FF8F6E1" w14:textId="77777777" w:rsidR="00E01296" w:rsidRPr="00E01296" w:rsidRDefault="00E01296" w:rsidP="00EC6C22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6D240288" w14:textId="77777777" w:rsidR="00E01296" w:rsidRPr="00E01296" w:rsidRDefault="00E01296" w:rsidP="00EC6C22">
      <w:pPr>
        <w:rPr>
          <w:lang w:eastAsia="en-US"/>
        </w:rPr>
      </w:pPr>
    </w:p>
    <w:p w14:paraId="198211B8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DEE927E" w14:textId="77777777" w:rsidR="002944FD" w:rsidRPr="009A6092" w:rsidRDefault="002944FD" w:rsidP="00EC6C2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47CAB4C6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76ACAA" w14:textId="77777777" w:rsidR="008835FC" w:rsidRDefault="008835FC" w:rsidP="00EC6C2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88EF124" w14:textId="77777777" w:rsidTr="00E96B2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4685E08D" w14:textId="77777777" w:rsidR="008835FC" w:rsidDel="00C02DF6" w:rsidRDefault="008835FC" w:rsidP="00EC6C22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9046C26" w14:textId="77777777" w:rsidR="008835FC" w:rsidDel="00C02DF6" w:rsidRDefault="008835FC" w:rsidP="00EC6C2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B5A8FF" w14:textId="77777777" w:rsidR="008835FC" w:rsidRDefault="008835FC" w:rsidP="00EC6C2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212B82" w14:textId="77777777" w:rsidR="008835FC" w:rsidRDefault="008835FC" w:rsidP="00EC6C22">
            <w:pPr>
              <w:pStyle w:val="TAH"/>
            </w:pPr>
            <w:r>
              <w:t>Title (as in 3GPP Work Plan)</w:t>
            </w:r>
          </w:p>
        </w:tc>
      </w:tr>
      <w:tr w:rsidR="00FF40A4" w14:paraId="25368399" w14:textId="77777777" w:rsidTr="00E96B22">
        <w:trPr>
          <w:cantSplit/>
          <w:jc w:val="center"/>
        </w:trPr>
        <w:tc>
          <w:tcPr>
            <w:tcW w:w="1268" w:type="dxa"/>
          </w:tcPr>
          <w:p w14:paraId="1EC5E6E5" w14:textId="77777777" w:rsidR="00FF40A4" w:rsidRDefault="00224BF4" w:rsidP="00EC6C22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9379990" w14:textId="77777777" w:rsidR="00FF40A4" w:rsidRDefault="00FF40A4" w:rsidP="00EC6C22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50AEFE5" w14:textId="77777777" w:rsidR="00FF40A4" w:rsidRDefault="0092719B" w:rsidP="00EC6C22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1FA20214" w14:textId="77777777" w:rsidR="00FF40A4" w:rsidRPr="00251D80" w:rsidRDefault="00FF40A4" w:rsidP="00EC6C22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37633F40" w14:textId="77777777" w:rsidR="004876B9" w:rsidRDefault="004876B9" w:rsidP="00EC6C22"/>
    <w:p w14:paraId="757E5CB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B75929" w14:textId="77777777" w:rsidR="00746F46" w:rsidRPr="006C2E80" w:rsidRDefault="00746F46" w:rsidP="00EC6C2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3196BF3D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3E41F70" w14:textId="77777777" w:rsidR="008835FC" w:rsidRDefault="008835FC" w:rsidP="00EC6C2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3436DD2C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335FCC" w14:textId="77777777" w:rsidR="008835FC" w:rsidRDefault="008835FC" w:rsidP="00EC6C2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EF10BD" w14:textId="77777777" w:rsidR="008835FC" w:rsidRDefault="008835FC" w:rsidP="00EC6C2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6217C7" w14:textId="77777777" w:rsidR="008835FC" w:rsidRDefault="008835FC" w:rsidP="00EC6C22">
            <w:pPr>
              <w:pStyle w:val="TAH"/>
            </w:pPr>
            <w:r>
              <w:t>Nature of relationship</w:t>
            </w:r>
          </w:p>
        </w:tc>
      </w:tr>
      <w:tr w:rsidR="0092719B" w14:paraId="0A88B0D2" w14:textId="77777777" w:rsidTr="006C2E80">
        <w:trPr>
          <w:cantSplit/>
          <w:jc w:val="center"/>
        </w:trPr>
        <w:tc>
          <w:tcPr>
            <w:tcW w:w="1101" w:type="dxa"/>
          </w:tcPr>
          <w:p w14:paraId="37CFBD72" w14:textId="77777777" w:rsidR="0092719B" w:rsidRDefault="0092719B" w:rsidP="00EC6C22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37A39DCC" w14:textId="77777777" w:rsidR="0092719B" w:rsidRPr="00FB3734" w:rsidRDefault="0092719B" w:rsidP="00EC6C22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1AE97DB8" w14:textId="77777777" w:rsidR="0092719B" w:rsidRPr="00251D80" w:rsidRDefault="0092719B" w:rsidP="00EC6C22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92719B" w14:paraId="00464207" w14:textId="77777777" w:rsidTr="006C2E80">
        <w:trPr>
          <w:cantSplit/>
          <w:jc w:val="center"/>
        </w:trPr>
        <w:tc>
          <w:tcPr>
            <w:tcW w:w="1101" w:type="dxa"/>
          </w:tcPr>
          <w:p w14:paraId="38F42BE0" w14:textId="77777777" w:rsidR="0092719B" w:rsidRDefault="0092719B" w:rsidP="00EC6C22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0A440413" w14:textId="77777777" w:rsidR="0092719B" w:rsidRPr="00FB3734" w:rsidRDefault="0092719B" w:rsidP="00EC6C22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6E5CFC41" w14:textId="77777777" w:rsidR="0092719B" w:rsidRPr="00FB3734" w:rsidRDefault="0092719B" w:rsidP="00EC6C22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92719B" w14:paraId="30266253" w14:textId="77777777" w:rsidTr="006C2E80">
        <w:trPr>
          <w:cantSplit/>
          <w:jc w:val="center"/>
        </w:trPr>
        <w:tc>
          <w:tcPr>
            <w:tcW w:w="1101" w:type="dxa"/>
          </w:tcPr>
          <w:p w14:paraId="225FB620" w14:textId="36AAD65A" w:rsidR="0092719B" w:rsidRDefault="00AA225B" w:rsidP="00EC6C22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4CDAAA37" w14:textId="77777777" w:rsidR="0092719B" w:rsidRPr="00FB3734" w:rsidRDefault="0092719B" w:rsidP="00EC6C22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7BC0D7DE" w14:textId="500E3270" w:rsidR="0092719B" w:rsidRPr="00FB3734" w:rsidRDefault="0092719B" w:rsidP="00EC6C22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 w:rsidR="00AA225B">
              <w:rPr>
                <w:lang w:eastAsia="zh-CN"/>
              </w:rPr>
              <w:t>3</w:t>
            </w:r>
          </w:p>
        </w:tc>
      </w:tr>
    </w:tbl>
    <w:p w14:paraId="4B96DB99" w14:textId="77777777" w:rsidR="006C2E80" w:rsidRDefault="006C2E80" w:rsidP="00EC6C22">
      <w:pPr>
        <w:pStyle w:val="FP"/>
      </w:pPr>
    </w:p>
    <w:p w14:paraId="7573676D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53C18C" w14:textId="3B13CEE1" w:rsidR="00947B8C" w:rsidRDefault="00947B8C" w:rsidP="00EC6C22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>280</w:t>
      </w:r>
      <w:r w:rsidR="00AA39DA">
        <w:t>, 5G aspects covered in TS 23.289</w:t>
      </w:r>
      <w:r>
        <w:t xml:space="preserve">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="00BB4FB2" w:rsidRPr="00BB4FB2">
        <w:t>SP-211519</w:t>
      </w:r>
      <w:r>
        <w:t xml:space="preserve"> may include (but are not limited to):</w:t>
      </w:r>
    </w:p>
    <w:p w14:paraId="133508EE" w14:textId="52EDFEBB" w:rsidR="00C003F8" w:rsidRDefault="00C003F8" w:rsidP="00EC6C22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</w:t>
      </w:r>
      <w:r w:rsidR="00EC6C22">
        <w:rPr>
          <w:rFonts w:eastAsia="MS Mincho"/>
        </w:rPr>
        <w:t>.</w:t>
      </w:r>
    </w:p>
    <w:p w14:paraId="74A4499B" w14:textId="7CC40100" w:rsidR="00C003F8" w:rsidRDefault="00C003F8" w:rsidP="00EC6C22">
      <w:pPr>
        <w:pStyle w:val="B1"/>
      </w:pPr>
      <w:r>
        <w:t>2.</w:t>
      </w:r>
      <w:r>
        <w:tab/>
      </w:r>
      <w:r w:rsidR="007744DA">
        <w:t>Mission critical l</w:t>
      </w:r>
      <w:r>
        <w:t>ocation enhancements for on-network and off-network.</w:t>
      </w:r>
    </w:p>
    <w:p w14:paraId="2BFBEB08" w14:textId="77777777" w:rsidR="00E854B2" w:rsidRPr="00163CE4" w:rsidRDefault="00E854B2" w:rsidP="00EC6C22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</w:t>
      </w:r>
      <w:r w:rsidR="00C46982" w:rsidRPr="00163CE4">
        <w:rPr>
          <w:rFonts w:eastAsia="MS Mincho"/>
        </w:rPr>
        <w:t>igured group enhancements.</w:t>
      </w:r>
    </w:p>
    <w:p w14:paraId="7A745317" w14:textId="77777777" w:rsidR="00C003F8" w:rsidRPr="00163CE4" w:rsidRDefault="00E854B2" w:rsidP="00EC6C22">
      <w:pPr>
        <w:pStyle w:val="B1"/>
        <w:rPr>
          <w:rFonts w:eastAsia="MS Mincho"/>
        </w:rPr>
      </w:pPr>
      <w:r w:rsidRPr="00163CE4">
        <w:rPr>
          <w:rFonts w:eastAsia="MS Mincho"/>
        </w:rPr>
        <w:t>4</w:t>
      </w:r>
      <w:r w:rsidR="00DE51CB" w:rsidRPr="00163CE4">
        <w:rPr>
          <w:rFonts w:eastAsia="MS Mincho"/>
        </w:rPr>
        <w:t>.</w:t>
      </w:r>
      <w:r w:rsidR="00F66C72" w:rsidRPr="00163CE4">
        <w:rPr>
          <w:rFonts w:eastAsia="MS Mincho"/>
        </w:rPr>
        <w:t xml:space="preserve"> </w:t>
      </w:r>
      <w:r w:rsidR="00F66C72" w:rsidRPr="00163CE4">
        <w:rPr>
          <w:rFonts w:eastAsia="MS Mincho"/>
        </w:rPr>
        <w:tab/>
      </w:r>
      <w:r w:rsidR="00DE51CB" w:rsidRPr="00163CE4">
        <w:rPr>
          <w:rFonts w:eastAsia="MS Mincho"/>
        </w:rPr>
        <w:t>Remotely initiated call request enhancements to support additional call setup parameters and implicit affiliation to the groups.</w:t>
      </w:r>
    </w:p>
    <w:p w14:paraId="5BA49A9B" w14:textId="77777777" w:rsidR="00697792" w:rsidRPr="00163CE4" w:rsidRDefault="00697792" w:rsidP="00EC6C22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</w:t>
      </w:r>
      <w:r w:rsidR="00C46982" w:rsidRPr="00163CE4">
        <w:rPr>
          <w:rFonts w:eastAsia="MS Mincho"/>
        </w:rPr>
        <w:t>.</w:t>
      </w:r>
    </w:p>
    <w:p w14:paraId="54CC12E2" w14:textId="680F448E" w:rsidR="00416EBB" w:rsidRDefault="00416EBB" w:rsidP="00EC6C22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 w:rsidR="007744DA"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 w:rsidR="007744DA"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33FD5B7E" w14:textId="43C1612B" w:rsidR="00416EBB" w:rsidRDefault="00416EBB" w:rsidP="00EC6C22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19ABC020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F64CCF" w14:textId="57184A27" w:rsidR="006C053D" w:rsidRPr="004058B5" w:rsidRDefault="006C053D" w:rsidP="00EC6C22">
      <w:r w:rsidRPr="004058B5">
        <w:t xml:space="preserve">To define the protocol aspects of the new features of </w:t>
      </w:r>
      <w:r>
        <w:t>Release 1</w:t>
      </w:r>
      <w:r w:rsidR="00F2261D">
        <w:t>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 w:rsidR="001436A3">
        <w:t> </w:t>
      </w:r>
      <w:r w:rsidRPr="004058B5">
        <w:t>TS</w:t>
      </w:r>
      <w:r w:rsidR="001436A3">
        <w:t> </w:t>
      </w:r>
      <w:r w:rsidRPr="004058B5">
        <w:t>23.</w:t>
      </w:r>
      <w:r>
        <w:t>379,</w:t>
      </w:r>
      <w:r w:rsidRPr="004058B5">
        <w:t xml:space="preserve"> 3GPP</w:t>
      </w:r>
      <w:r w:rsidR="001436A3">
        <w:t> </w:t>
      </w:r>
      <w:r w:rsidRPr="004058B5">
        <w:t>TS</w:t>
      </w:r>
      <w:r w:rsidR="001436A3">
        <w:t> </w:t>
      </w:r>
      <w:r w:rsidRPr="004058B5">
        <w:t>23.280</w:t>
      </w:r>
      <w:r w:rsidR="00F2261D">
        <w:t xml:space="preserve">, </w:t>
      </w:r>
      <w:r>
        <w:t>and 3GPP</w:t>
      </w:r>
      <w:r w:rsidR="001436A3">
        <w:t> </w:t>
      </w:r>
      <w:r>
        <w:t>TS</w:t>
      </w:r>
      <w:r w:rsidR="001436A3">
        <w:t> </w:t>
      </w:r>
      <w:r>
        <w:t>33.1</w:t>
      </w:r>
      <w:r w:rsidRPr="004058B5">
        <w:t>8</w:t>
      </w:r>
      <w:r>
        <w:t>0</w:t>
      </w:r>
      <w:r w:rsidR="00DE0165">
        <w:t xml:space="preserve"> by SA3</w:t>
      </w:r>
      <w:r>
        <w:t>.</w:t>
      </w:r>
    </w:p>
    <w:p w14:paraId="3FEDA273" w14:textId="77777777" w:rsidR="006C053D" w:rsidRDefault="006C053D" w:rsidP="00EC6C22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40BB0296" w14:textId="41B3B07C" w:rsidR="007744DA" w:rsidRPr="004058B5" w:rsidRDefault="007744DA" w:rsidP="00EC6C22">
      <w:r>
        <w:t>To maintain alignment of stage 3 changes made by this work item with 3GPP TS 29.379, 3GPP TS 29.380 and 3GPP TS 29.582.</w:t>
      </w:r>
    </w:p>
    <w:p w14:paraId="1A7DFC5B" w14:textId="77777777" w:rsidR="006C053D" w:rsidRPr="00251D80" w:rsidRDefault="006C053D" w:rsidP="00EC6C22">
      <w:r w:rsidRPr="004058B5">
        <w:t xml:space="preserve">For the new and enhanced </w:t>
      </w:r>
      <w:r>
        <w:t>enh</w:t>
      </w:r>
      <w:r w:rsidR="00BD5871">
        <w:t>4</w:t>
      </w:r>
      <w:r>
        <w:t>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6E46FC15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5BD9C3B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41A758" w14:textId="77777777" w:rsidR="00B2743D" w:rsidRPr="00E10367" w:rsidRDefault="00B2743D" w:rsidP="00EC6C2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4FB6549C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1F654A" w14:textId="77777777" w:rsidR="00FF3F0C" w:rsidRPr="00FF3F0C" w:rsidRDefault="00FF3F0C" w:rsidP="00EC6C2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7DAA43" w14:textId="77777777" w:rsidR="00FF3F0C" w:rsidRPr="000C5FE3" w:rsidRDefault="00B567D1" w:rsidP="00EC6C2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8F9B923" w14:textId="77777777" w:rsidR="00FF3F0C" w:rsidRPr="00E10367" w:rsidRDefault="00FF3F0C" w:rsidP="00EC6C2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4043A9" w14:textId="77777777" w:rsidR="00FF3F0C" w:rsidRPr="00E10367" w:rsidRDefault="00FF3F0C" w:rsidP="00EC6C2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F70A354" w14:textId="77777777" w:rsidR="00FF3F0C" w:rsidRPr="00E10367" w:rsidRDefault="00FF3F0C" w:rsidP="00EC6C2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F36ADCC" w14:textId="77777777" w:rsidR="00FF3F0C" w:rsidRPr="00E10367" w:rsidRDefault="00FF3F0C" w:rsidP="00EC6C2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4F76FF44" w14:textId="77777777" w:rsidTr="006C2E80">
        <w:trPr>
          <w:cantSplit/>
          <w:jc w:val="center"/>
        </w:trPr>
        <w:tc>
          <w:tcPr>
            <w:tcW w:w="1617" w:type="dxa"/>
          </w:tcPr>
          <w:p w14:paraId="20D8B4EC" w14:textId="77777777" w:rsidR="00FF3F0C" w:rsidRPr="006C2E80" w:rsidRDefault="00FF3F0C" w:rsidP="00EC6C22">
            <w:pPr>
              <w:pStyle w:val="Guidance"/>
            </w:pPr>
          </w:p>
        </w:tc>
        <w:tc>
          <w:tcPr>
            <w:tcW w:w="1134" w:type="dxa"/>
          </w:tcPr>
          <w:p w14:paraId="34A189D1" w14:textId="77777777" w:rsidR="00BB5EBF" w:rsidRPr="006C2E80" w:rsidRDefault="00BB5EBF" w:rsidP="00EC6C22">
            <w:pPr>
              <w:pStyle w:val="Guidance"/>
            </w:pPr>
          </w:p>
        </w:tc>
        <w:tc>
          <w:tcPr>
            <w:tcW w:w="2409" w:type="dxa"/>
          </w:tcPr>
          <w:p w14:paraId="3430E6BA" w14:textId="77777777" w:rsidR="00FF3F0C" w:rsidRPr="006C2E80" w:rsidRDefault="00FF3F0C" w:rsidP="00EC6C22">
            <w:pPr>
              <w:pStyle w:val="Guidance"/>
            </w:pPr>
          </w:p>
        </w:tc>
        <w:tc>
          <w:tcPr>
            <w:tcW w:w="993" w:type="dxa"/>
          </w:tcPr>
          <w:p w14:paraId="53103234" w14:textId="77777777" w:rsidR="00FF3F0C" w:rsidRPr="006C2E80" w:rsidRDefault="00FF3F0C" w:rsidP="00EC6C22">
            <w:pPr>
              <w:pStyle w:val="Guidance"/>
            </w:pPr>
          </w:p>
        </w:tc>
        <w:tc>
          <w:tcPr>
            <w:tcW w:w="1074" w:type="dxa"/>
          </w:tcPr>
          <w:p w14:paraId="2F62DD6B" w14:textId="77777777" w:rsidR="00FF3F0C" w:rsidRPr="006C2E80" w:rsidRDefault="00FF3F0C" w:rsidP="00EC6C22">
            <w:pPr>
              <w:pStyle w:val="Guidance"/>
            </w:pPr>
          </w:p>
        </w:tc>
        <w:tc>
          <w:tcPr>
            <w:tcW w:w="2186" w:type="dxa"/>
          </w:tcPr>
          <w:p w14:paraId="7ED51441" w14:textId="77777777" w:rsidR="00FF3F0C" w:rsidRPr="006C2E80" w:rsidRDefault="00FF3F0C" w:rsidP="00EC6C22">
            <w:pPr>
              <w:pStyle w:val="Guidance"/>
            </w:pPr>
          </w:p>
        </w:tc>
      </w:tr>
      <w:tr w:rsidR="006C2E80" w:rsidRPr="00251D80" w14:paraId="7CC29B51" w14:textId="77777777" w:rsidTr="006C2E80">
        <w:trPr>
          <w:cantSplit/>
          <w:jc w:val="center"/>
        </w:trPr>
        <w:tc>
          <w:tcPr>
            <w:tcW w:w="1617" w:type="dxa"/>
          </w:tcPr>
          <w:p w14:paraId="232BC512" w14:textId="77777777" w:rsidR="006C2E80" w:rsidRPr="00FF3F0C" w:rsidRDefault="006C2E80" w:rsidP="00EC6C22">
            <w:pPr>
              <w:pStyle w:val="TAL"/>
            </w:pPr>
          </w:p>
        </w:tc>
        <w:tc>
          <w:tcPr>
            <w:tcW w:w="1134" w:type="dxa"/>
          </w:tcPr>
          <w:p w14:paraId="6134168F" w14:textId="77777777" w:rsidR="006C2E80" w:rsidRPr="00251D80" w:rsidRDefault="006C2E80" w:rsidP="00EC6C22">
            <w:pPr>
              <w:pStyle w:val="TAL"/>
            </w:pPr>
          </w:p>
        </w:tc>
        <w:tc>
          <w:tcPr>
            <w:tcW w:w="2409" w:type="dxa"/>
          </w:tcPr>
          <w:p w14:paraId="26524FAE" w14:textId="77777777" w:rsidR="006C2E80" w:rsidRPr="00251D80" w:rsidRDefault="006C2E80" w:rsidP="00EC6C22">
            <w:pPr>
              <w:pStyle w:val="TAL"/>
            </w:pPr>
          </w:p>
        </w:tc>
        <w:tc>
          <w:tcPr>
            <w:tcW w:w="993" w:type="dxa"/>
          </w:tcPr>
          <w:p w14:paraId="3EC796FC" w14:textId="77777777" w:rsidR="006C2E80" w:rsidRPr="00251D80" w:rsidRDefault="006C2E80" w:rsidP="00EC6C22">
            <w:pPr>
              <w:pStyle w:val="TAL"/>
            </w:pPr>
          </w:p>
        </w:tc>
        <w:tc>
          <w:tcPr>
            <w:tcW w:w="1074" w:type="dxa"/>
          </w:tcPr>
          <w:p w14:paraId="09F8140C" w14:textId="77777777" w:rsidR="006C2E80" w:rsidRPr="00251D80" w:rsidRDefault="006C2E80" w:rsidP="00EC6C22">
            <w:pPr>
              <w:pStyle w:val="TAL"/>
            </w:pPr>
          </w:p>
        </w:tc>
        <w:tc>
          <w:tcPr>
            <w:tcW w:w="2186" w:type="dxa"/>
          </w:tcPr>
          <w:p w14:paraId="0D25C350" w14:textId="77777777" w:rsidR="006C2E80" w:rsidRPr="00251D80" w:rsidRDefault="006C2E80" w:rsidP="00EC6C22">
            <w:pPr>
              <w:pStyle w:val="TAL"/>
            </w:pPr>
          </w:p>
        </w:tc>
      </w:tr>
    </w:tbl>
    <w:p w14:paraId="50CD68A9" w14:textId="77777777" w:rsidR="006C2E80" w:rsidRDefault="006C2E80" w:rsidP="00EC6C22">
      <w:pPr>
        <w:pStyle w:val="FP"/>
      </w:pPr>
    </w:p>
    <w:p w14:paraId="73350D82" w14:textId="77777777" w:rsidR="00102222" w:rsidRDefault="00102222" w:rsidP="00EC6C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85869B6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42691" w14:textId="77777777" w:rsidR="004C634D" w:rsidRPr="00C50F7C" w:rsidRDefault="004C634D" w:rsidP="00EC6C2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F99304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C2736" w14:textId="77777777" w:rsidR="009428A9" w:rsidRPr="00C50F7C" w:rsidRDefault="009428A9" w:rsidP="00EC6C2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D91005" w14:textId="77777777" w:rsidR="009428A9" w:rsidRPr="00C50F7C" w:rsidRDefault="009428A9" w:rsidP="00EC6C2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485BA4" w14:textId="77777777" w:rsidR="009428A9" w:rsidRPr="00C50F7C" w:rsidRDefault="009428A9" w:rsidP="00EC6C2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F09BE2" w14:textId="77777777" w:rsidR="009428A9" w:rsidRDefault="009428A9" w:rsidP="00EC6C22">
            <w:pPr>
              <w:pStyle w:val="TAH"/>
            </w:pPr>
            <w:r>
              <w:t>Remarks</w:t>
            </w:r>
          </w:p>
        </w:tc>
      </w:tr>
      <w:tr w:rsidR="00B94129" w:rsidRPr="006C2E80" w14:paraId="3FF55CBE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A013" w14:textId="3D564F20" w:rsidR="00B94129" w:rsidRPr="00887161" w:rsidRDefault="00B94129" w:rsidP="00EC6C22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66B" w14:textId="2D281FE8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</w:t>
            </w:r>
            <w:r w:rsidR="001563F1">
              <w:t>, and TS 23</w:t>
            </w:r>
            <w:r w:rsidR="009E41F8">
              <w:t>.281</w:t>
            </w:r>
            <w:r w:rsidR="00D944A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0594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EF62" w14:textId="77777777" w:rsidR="00B94129" w:rsidRPr="006C2E80" w:rsidRDefault="00B94129" w:rsidP="00EC6C22">
            <w:pPr>
              <w:pStyle w:val="TAL"/>
            </w:pPr>
          </w:p>
        </w:tc>
      </w:tr>
      <w:tr w:rsidR="00B94129" w:rsidRPr="006C2E80" w14:paraId="7EED2ED1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21F" w14:textId="2F848685" w:rsidR="00B94129" w:rsidRPr="00887161" w:rsidRDefault="00B94129" w:rsidP="00EC6C22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7D4" w14:textId="3884D1C9" w:rsidR="00B94129" w:rsidRPr="00887161" w:rsidRDefault="00B94129" w:rsidP="000D4CCD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</w:t>
            </w:r>
            <w:r w:rsidR="00D944A0"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58B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4CFC" w14:textId="77777777" w:rsidR="00B94129" w:rsidRPr="006C2E80" w:rsidRDefault="00B94129" w:rsidP="00EC6C22">
            <w:pPr>
              <w:pStyle w:val="TAL"/>
            </w:pPr>
          </w:p>
        </w:tc>
      </w:tr>
      <w:tr w:rsidR="00887161" w:rsidRPr="006C2E80" w14:paraId="1E5BCA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5E8" w14:textId="77777777" w:rsidR="00887161" w:rsidRPr="00887161" w:rsidRDefault="00887161" w:rsidP="00EC6C22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0B1" w14:textId="3E2E3E6B" w:rsidR="00887161" w:rsidRPr="00887161" w:rsidRDefault="00887161" w:rsidP="00EC6C22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  <w:r w:rsidR="00F549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DFFF" w14:textId="77777777" w:rsidR="00887161" w:rsidRPr="006C2E80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E3A" w14:textId="77777777" w:rsidR="00887161" w:rsidRPr="006C2E80" w:rsidRDefault="00887161" w:rsidP="00EC6C22">
            <w:pPr>
              <w:pStyle w:val="TAL"/>
            </w:pPr>
          </w:p>
        </w:tc>
      </w:tr>
      <w:tr w:rsidR="00887161" w:rsidRPr="006C2E80" w14:paraId="0D06845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551" w14:textId="77777777" w:rsidR="00887161" w:rsidRPr="00887161" w:rsidRDefault="00887161" w:rsidP="00EC6C22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FEC9" w14:textId="0F1D5D40" w:rsidR="00887161" w:rsidRPr="00887161" w:rsidRDefault="00887161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  <w:r w:rsidR="00F549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779" w14:textId="77777777" w:rsidR="00887161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97F" w14:textId="77777777" w:rsidR="00887161" w:rsidRPr="006C2E80" w:rsidRDefault="00887161" w:rsidP="00EC6C22">
            <w:pPr>
              <w:pStyle w:val="TAL"/>
            </w:pPr>
          </w:p>
        </w:tc>
      </w:tr>
      <w:tr w:rsidR="00887161" w:rsidRPr="006C2E80" w14:paraId="746B55C6" w14:textId="77777777" w:rsidTr="00516B6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23CC" w14:textId="77777777" w:rsidR="00887161" w:rsidRPr="00887161" w:rsidRDefault="00887161" w:rsidP="00EC6C22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E4D" w14:textId="301BFB87" w:rsidR="00887161" w:rsidRPr="00887161" w:rsidRDefault="00887161" w:rsidP="00EC6C22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new and enhanced features in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23.379</w:t>
            </w:r>
            <w:r w:rsidR="008A3093">
              <w:t>,</w:t>
            </w:r>
            <w:r w:rsidR="00B82758">
              <w:t xml:space="preserve">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</w:t>
            </w:r>
            <w:r w:rsidR="00B82758">
              <w:t>280</w:t>
            </w:r>
            <w:r w:rsidR="008A3093">
              <w:t xml:space="preserve">, </w:t>
            </w:r>
            <w:r w:rsidR="00E165E1">
              <w:t xml:space="preserve">TS </w:t>
            </w:r>
            <w:r w:rsidR="008A3093">
              <w:t xml:space="preserve">23.281 and </w:t>
            </w:r>
            <w:r w:rsidR="00E165E1">
              <w:t xml:space="preserve">TS </w:t>
            </w:r>
            <w:r w:rsidR="008A3093">
              <w:t>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DF8" w14:textId="77777777" w:rsidR="00887161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BF72" w14:textId="77777777" w:rsidR="00887161" w:rsidRPr="006C2E80" w:rsidRDefault="00887161" w:rsidP="00EC6C22">
            <w:pPr>
              <w:pStyle w:val="TAL"/>
            </w:pPr>
          </w:p>
        </w:tc>
      </w:tr>
      <w:tr w:rsidR="00887161" w:rsidRPr="006C2E80" w14:paraId="2C5F6FF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7335" w14:textId="77777777" w:rsidR="00887161" w:rsidRPr="00887161" w:rsidRDefault="00887161" w:rsidP="00EC6C22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FD8" w14:textId="71904471" w:rsidR="00887161" w:rsidRPr="00887161" w:rsidRDefault="00887161" w:rsidP="00EC6C22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</w:t>
            </w:r>
            <w:r w:rsidR="002B3C1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845" w14:textId="77777777" w:rsidR="00887161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9100" w14:textId="77777777" w:rsidR="00887161" w:rsidRPr="006C2E80" w:rsidRDefault="00887161" w:rsidP="00EC6C22">
            <w:pPr>
              <w:pStyle w:val="TAL"/>
            </w:pPr>
          </w:p>
        </w:tc>
      </w:tr>
      <w:tr w:rsidR="00887161" w:rsidRPr="006C2E80" w14:paraId="173CD9C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F39" w14:textId="77777777" w:rsidR="00887161" w:rsidRPr="00887161" w:rsidRDefault="00887161" w:rsidP="00EC6C22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989" w14:textId="3C8D374B" w:rsidR="00887161" w:rsidRPr="00887161" w:rsidRDefault="00887161" w:rsidP="00EC6C22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23.379</w:t>
            </w:r>
            <w:r w:rsidR="00D255FA">
              <w:t>,</w:t>
            </w:r>
            <w:r w:rsidR="00B82758">
              <w:t xml:space="preserve">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</w:t>
            </w:r>
            <w:r w:rsidR="00B82758">
              <w:t>280</w:t>
            </w:r>
            <w:r w:rsidR="00D255FA">
              <w:t xml:space="preserve">, </w:t>
            </w:r>
            <w:r w:rsidR="00320518">
              <w:t xml:space="preserve">TS </w:t>
            </w:r>
            <w:r w:rsidR="00D255FA">
              <w:t xml:space="preserve">23.281 and </w:t>
            </w:r>
            <w:r w:rsidR="00320518">
              <w:t xml:space="preserve">TS </w:t>
            </w:r>
            <w:r w:rsidR="00D255FA">
              <w:t>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8412" w14:textId="77777777" w:rsidR="00887161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BF6" w14:textId="77777777" w:rsidR="00887161" w:rsidRPr="006C2E80" w:rsidRDefault="00887161" w:rsidP="00EC6C22">
            <w:pPr>
              <w:pStyle w:val="TAL"/>
            </w:pPr>
          </w:p>
        </w:tc>
      </w:tr>
      <w:tr w:rsidR="00887161" w:rsidRPr="006C2E80" w14:paraId="7F7696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EF2D" w14:textId="77777777" w:rsidR="00887161" w:rsidRPr="00887161" w:rsidRDefault="00887161" w:rsidP="00EC6C22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2F3" w14:textId="108F1C81" w:rsidR="00887161" w:rsidRPr="00887161" w:rsidRDefault="00887161" w:rsidP="00EC6C22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23.379</w:t>
            </w:r>
            <w:r w:rsidR="002B3C10">
              <w:t>,</w:t>
            </w:r>
            <w:r w:rsidR="00B82758">
              <w:t xml:space="preserve"> </w:t>
            </w:r>
            <w:r w:rsidR="00B82758" w:rsidRPr="00DC71CE">
              <w:t>TS</w:t>
            </w:r>
            <w:r w:rsidR="00B82758">
              <w:t> </w:t>
            </w:r>
            <w:r w:rsidR="00B82758" w:rsidRPr="00DC71CE">
              <w:t>23.</w:t>
            </w:r>
            <w:r w:rsidR="00B82758">
              <w:t>280</w:t>
            </w:r>
            <w:r w:rsidR="00F46C85">
              <w:t xml:space="preserve">, </w:t>
            </w:r>
            <w:r w:rsidR="00320518">
              <w:t xml:space="preserve">TS </w:t>
            </w:r>
            <w:r w:rsidR="00F46C85">
              <w:t>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478E" w14:textId="77777777" w:rsidR="00887161" w:rsidRDefault="00887161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0647" w14:textId="77777777" w:rsidR="00887161" w:rsidRPr="006C2E80" w:rsidRDefault="00887161" w:rsidP="00EC6C22">
            <w:pPr>
              <w:pStyle w:val="TAL"/>
            </w:pPr>
          </w:p>
        </w:tc>
      </w:tr>
      <w:tr w:rsidR="00B94129" w:rsidRPr="006C2E80" w14:paraId="37E6BB6B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E304" w14:textId="24EA49AB" w:rsidR="00B94129" w:rsidRPr="00887161" w:rsidRDefault="00B94129" w:rsidP="00EC6C22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0977" w14:textId="1ACE772A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</w:t>
            </w:r>
            <w:r w:rsidR="00F46C85">
              <w:t xml:space="preserve"> and </w:t>
            </w:r>
            <w:r w:rsidR="00320518">
              <w:t xml:space="preserve">TS </w:t>
            </w:r>
            <w:r w:rsidR="00F46C85">
              <w:t>23.28</w:t>
            </w:r>
            <w:r w:rsidR="00085571"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B1F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F346" w14:textId="77777777" w:rsidR="00B94129" w:rsidRPr="006C2E80" w:rsidRDefault="00B94129" w:rsidP="00EC6C22">
            <w:pPr>
              <w:pStyle w:val="TAL"/>
            </w:pPr>
          </w:p>
        </w:tc>
      </w:tr>
      <w:tr w:rsidR="00B94129" w:rsidRPr="006C2E80" w14:paraId="1563B15D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C6F" w14:textId="7DA2F639" w:rsidR="00B94129" w:rsidRPr="00887161" w:rsidRDefault="00B94129" w:rsidP="00EC6C22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984" w14:textId="06212E51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</w:t>
            </w:r>
            <w:r w:rsidR="00085571">
              <w:t xml:space="preserve"> and </w:t>
            </w:r>
            <w:r w:rsidR="00320518">
              <w:t xml:space="preserve">TS </w:t>
            </w:r>
            <w:r w:rsidR="00085571">
              <w:t>23.282</w:t>
            </w:r>
            <w:r w:rsidR="00AB66F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19D3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AA6" w14:textId="77777777" w:rsidR="00B94129" w:rsidRPr="006C2E80" w:rsidRDefault="00B94129" w:rsidP="00EC6C22">
            <w:pPr>
              <w:pStyle w:val="TAL"/>
            </w:pPr>
          </w:p>
        </w:tc>
      </w:tr>
      <w:tr w:rsidR="00B94129" w:rsidRPr="006C2E80" w14:paraId="50A78AC1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6C0" w14:textId="174F8410" w:rsidR="00B94129" w:rsidRPr="00887161" w:rsidRDefault="00B94129" w:rsidP="00EC6C22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2F4" w14:textId="3234550E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</w:t>
            </w:r>
            <w:r w:rsidR="008C2568">
              <w:t xml:space="preserve"> and MCData</w:t>
            </w:r>
            <w:r>
              <w:t xml:space="preserve"> signalling plane</w:t>
            </w:r>
            <w:r w:rsidR="008C2568">
              <w:t>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 w:rsidR="00E26AC4">
              <w:t>,</w:t>
            </w:r>
            <w:r>
              <w:t xml:space="preserve">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  <w:r w:rsidR="009573B8">
              <w:t>, TS 23.282</w:t>
            </w:r>
            <w:r w:rsidR="00E26AC4">
              <w:t xml:space="preserve"> and </w:t>
            </w:r>
            <w:r w:rsidR="00320518">
              <w:t xml:space="preserve">TS </w:t>
            </w:r>
            <w:r w:rsidR="004D46C1">
              <w:t>23.28</w:t>
            </w:r>
            <w:r w:rsidR="002F294B">
              <w:t>3</w:t>
            </w:r>
            <w:r w:rsidR="008C256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DE5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C6F6" w14:textId="77777777" w:rsidR="00B94129" w:rsidRPr="006C2E80" w:rsidRDefault="00B94129" w:rsidP="00EC6C22">
            <w:pPr>
              <w:pStyle w:val="TAL"/>
            </w:pPr>
          </w:p>
        </w:tc>
      </w:tr>
      <w:tr w:rsidR="00B94129" w:rsidRPr="006C2E80" w14:paraId="40747BEB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192" w14:textId="0EBDCE65" w:rsidR="00B94129" w:rsidRPr="00887161" w:rsidRDefault="00B94129" w:rsidP="00EC6C22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6AA7" w14:textId="62A6C083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 w:rsidR="004952DE"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  <w:r w:rsidR="004952DE"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6D9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82D" w14:textId="77777777" w:rsidR="00B94129" w:rsidRPr="006C2E80" w:rsidRDefault="00B94129" w:rsidP="00EC6C22">
            <w:pPr>
              <w:pStyle w:val="TAL"/>
            </w:pPr>
          </w:p>
        </w:tc>
      </w:tr>
      <w:tr w:rsidR="00B94129" w:rsidRPr="006C2E80" w14:paraId="1585236A" w14:textId="77777777" w:rsidTr="00980E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45EA" w14:textId="71B05738" w:rsidR="00B94129" w:rsidRPr="00887161" w:rsidRDefault="00B94129" w:rsidP="00EC6C22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DFFA" w14:textId="77313CA4" w:rsidR="00B94129" w:rsidRPr="00887161" w:rsidRDefault="00B94129" w:rsidP="00EC6C22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 w:rsidR="002E0722">
              <w:t xml:space="preserve">TS 23.282, TS 23.283 </w:t>
            </w:r>
            <w:r>
              <w:t xml:space="preserve">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59D" w14:textId="77777777" w:rsidR="00B94129" w:rsidRDefault="00B94129" w:rsidP="00EC6C22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FEE" w14:textId="77777777" w:rsidR="00B94129" w:rsidRPr="006C2E80" w:rsidRDefault="00B94129" w:rsidP="00EC6C22">
            <w:pPr>
              <w:pStyle w:val="TAL"/>
            </w:pPr>
          </w:p>
        </w:tc>
      </w:tr>
    </w:tbl>
    <w:p w14:paraId="037E5BBD" w14:textId="77777777" w:rsidR="00C4305E" w:rsidRDefault="00C4305E" w:rsidP="00EC6C22"/>
    <w:p w14:paraId="219217D6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A92CBA" w14:textId="77777777" w:rsidR="006C2E80" w:rsidRPr="006C2E80" w:rsidRDefault="007101A8" w:rsidP="00EC6C22">
      <w:r>
        <w:t>Kiran Kapale, Samsung, kiran.kapale@samsung.com</w:t>
      </w:r>
    </w:p>
    <w:p w14:paraId="0125E06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251F44A9" w14:textId="77777777" w:rsidR="00557B2E" w:rsidRPr="00557B2E" w:rsidRDefault="001C3F3B" w:rsidP="00EC6C22">
      <w:r>
        <w:t>CT1</w:t>
      </w:r>
    </w:p>
    <w:p w14:paraId="3B99CE6E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91186F" w14:textId="77777777" w:rsidR="006C2E80" w:rsidRPr="00557B2E" w:rsidRDefault="001C3F3B" w:rsidP="00EC6C22">
      <w:r>
        <w:t>None identified</w:t>
      </w:r>
    </w:p>
    <w:p w14:paraId="57631A9D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00CD08" w14:textId="77777777" w:rsidR="008A29C8" w:rsidRPr="008A29C8" w:rsidRDefault="008A29C8" w:rsidP="00EC6C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1DD53B48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9C67723" w14:textId="77777777" w:rsidR="00557B2E" w:rsidRDefault="00557B2E" w:rsidP="00EC6C22">
            <w:pPr>
              <w:pStyle w:val="TAH"/>
            </w:pPr>
            <w:r>
              <w:t>Supporting IM name</w:t>
            </w:r>
          </w:p>
        </w:tc>
      </w:tr>
      <w:tr w:rsidR="00565055" w14:paraId="4CD6F8CA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84FEA29" w14:textId="77777777" w:rsidR="00565055" w:rsidRDefault="006A2942" w:rsidP="00EC6C22">
            <w:pPr>
              <w:pStyle w:val="TAL"/>
            </w:pPr>
            <w:r>
              <w:t>Samsung</w:t>
            </w:r>
          </w:p>
        </w:tc>
      </w:tr>
      <w:tr w:rsidR="00512949" w14:paraId="754B1412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E134BAD" w14:textId="2B880884" w:rsidR="00512949" w:rsidRDefault="00512949" w:rsidP="00EC6C22">
            <w:pPr>
              <w:pStyle w:val="TAL"/>
            </w:pPr>
            <w:r>
              <w:t>Airbus</w:t>
            </w:r>
          </w:p>
        </w:tc>
      </w:tr>
      <w:tr w:rsidR="007101A8" w14:paraId="34113F04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4DE9DA" w14:textId="77777777" w:rsidR="007101A8" w:rsidRDefault="00E375B1" w:rsidP="00EC6C22">
            <w:pPr>
              <w:pStyle w:val="TAL"/>
            </w:pPr>
            <w:r>
              <w:t>AT&amp;T</w:t>
            </w:r>
          </w:p>
        </w:tc>
      </w:tr>
      <w:tr w:rsidR="006A2942" w14:paraId="0A120454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4AB48BC" w14:textId="77777777" w:rsidR="006A2942" w:rsidRDefault="006A2942" w:rsidP="00EC6C22">
            <w:pPr>
              <w:pStyle w:val="TAL"/>
            </w:pPr>
            <w:r>
              <w:t>Ericsson</w:t>
            </w:r>
          </w:p>
        </w:tc>
      </w:tr>
      <w:tr w:rsidR="007101A8" w14:paraId="67CCCE5D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03CCE8C" w14:textId="77777777" w:rsidR="007101A8" w:rsidRDefault="00E375B1" w:rsidP="00EC6C22">
            <w:pPr>
              <w:pStyle w:val="TAL"/>
            </w:pPr>
            <w:r>
              <w:t>FirstNet</w:t>
            </w:r>
          </w:p>
        </w:tc>
      </w:tr>
      <w:tr w:rsidR="003B1F88" w14:paraId="55097E3E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15A937" w14:textId="1CBB67ED" w:rsidR="003B1F88" w:rsidRDefault="003B1F88" w:rsidP="00EC6C22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D65BC4" w14:paraId="055673AF" w14:textId="77777777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3CF380" w14:textId="77777777" w:rsidR="00D65BC4" w:rsidRDefault="00D65BC4" w:rsidP="00EC6C22">
            <w:pPr>
              <w:pStyle w:val="TAL"/>
            </w:pPr>
            <w:r>
              <w:t>Motorola Solutions</w:t>
            </w:r>
          </w:p>
        </w:tc>
      </w:tr>
      <w:tr w:rsidR="00D65BC4" w14:paraId="0F7BB028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0A0AF8D" w14:textId="77777777" w:rsidR="00D65BC4" w:rsidRDefault="00D65BC4" w:rsidP="00EC6C22">
            <w:pPr>
              <w:pStyle w:val="TAL"/>
            </w:pPr>
            <w:r>
              <w:t>Nokia</w:t>
            </w:r>
          </w:p>
        </w:tc>
      </w:tr>
      <w:tr w:rsidR="00D65BC4" w14:paraId="02CF1BB1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21B2A5" w14:textId="77777777" w:rsidR="00D65BC4" w:rsidRDefault="00D65BC4" w:rsidP="00EC6C22">
            <w:pPr>
              <w:pStyle w:val="TAL"/>
            </w:pPr>
            <w:r>
              <w:t>Nokia Shanghai Bell</w:t>
            </w:r>
          </w:p>
        </w:tc>
      </w:tr>
      <w:tr w:rsidR="00D65BC4" w14:paraId="0C3A82A9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E660E2B" w14:textId="5C8EBCDF" w:rsidR="00D65BC4" w:rsidRDefault="00D65BC4" w:rsidP="00EC6C22">
            <w:pPr>
              <w:pStyle w:val="TAL"/>
            </w:pPr>
            <w:r>
              <w:t>Sepura Ltd</w:t>
            </w:r>
          </w:p>
        </w:tc>
      </w:tr>
      <w:tr w:rsidR="009D4C0D" w14:paraId="65F4E662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BB33B40" w14:textId="6AF0A5AE" w:rsidR="009D4C0D" w:rsidRDefault="009D4C0D" w:rsidP="00EC6C22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9D4C0D" w14:paraId="7FCD38BF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F371929" w14:textId="2D10E8EB" w:rsidR="009D4C0D" w:rsidRDefault="009D4C0D" w:rsidP="00EC6C22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9425F4" w14:paraId="46920D6B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F06E527" w14:textId="7CC437A4" w:rsidR="009425F4" w:rsidRDefault="009D4C0D" w:rsidP="00EC6C22">
            <w:pPr>
              <w:pStyle w:val="TAL"/>
            </w:pPr>
            <w:r>
              <w:t>UIC</w:t>
            </w:r>
          </w:p>
        </w:tc>
      </w:tr>
      <w:tr w:rsidR="009D4C0D" w14:paraId="2B27416F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C198C46" w14:textId="0E97783B" w:rsidR="009D4C0D" w:rsidRDefault="009D4C0D" w:rsidP="00EC6C22">
            <w:pPr>
              <w:pStyle w:val="TAL"/>
            </w:pPr>
            <w:r>
              <w:t>BDBOS</w:t>
            </w:r>
          </w:p>
        </w:tc>
      </w:tr>
      <w:tr w:rsidR="009D4C0D" w14:paraId="2BECEC63" w14:textId="77777777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05F74C" w14:textId="77777777" w:rsidR="009D4C0D" w:rsidRDefault="009D4C0D" w:rsidP="00EC6C22">
            <w:pPr>
              <w:pStyle w:val="TAL"/>
            </w:pPr>
            <w:r>
              <w:t>Huawei</w:t>
            </w:r>
          </w:p>
        </w:tc>
      </w:tr>
    </w:tbl>
    <w:p w14:paraId="3B355A45" w14:textId="77777777" w:rsidR="00F41A27" w:rsidRPr="00641ED8" w:rsidRDefault="00F41A27" w:rsidP="00EC6C2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282C7" w14:textId="77777777" w:rsidR="00C73140" w:rsidRDefault="00C73140" w:rsidP="00EC6C22">
      <w:r>
        <w:separator/>
      </w:r>
    </w:p>
  </w:endnote>
  <w:endnote w:type="continuationSeparator" w:id="0">
    <w:p w14:paraId="4A63D869" w14:textId="77777777" w:rsidR="00C73140" w:rsidRDefault="00C73140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A79B1" w14:textId="77777777" w:rsidR="00C73140" w:rsidRDefault="00C73140" w:rsidP="00EC6C22">
      <w:r>
        <w:separator/>
      </w:r>
    </w:p>
  </w:footnote>
  <w:footnote w:type="continuationSeparator" w:id="0">
    <w:p w14:paraId="175C2C63" w14:textId="77777777" w:rsidR="00C73140" w:rsidRDefault="00C73140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36A3"/>
    <w:rsid w:val="00147483"/>
    <w:rsid w:val="001563F1"/>
    <w:rsid w:val="00163CE4"/>
    <w:rsid w:val="00171925"/>
    <w:rsid w:val="00173998"/>
    <w:rsid w:val="00174617"/>
    <w:rsid w:val="001759A7"/>
    <w:rsid w:val="00182738"/>
    <w:rsid w:val="001A4192"/>
    <w:rsid w:val="001A7910"/>
    <w:rsid w:val="001C3F3B"/>
    <w:rsid w:val="001C5C86"/>
    <w:rsid w:val="001C718D"/>
    <w:rsid w:val="001D4BFF"/>
    <w:rsid w:val="001E14C4"/>
    <w:rsid w:val="001E46D3"/>
    <w:rsid w:val="001F7D5F"/>
    <w:rsid w:val="001F7EB4"/>
    <w:rsid w:val="002000C2"/>
    <w:rsid w:val="00202DB8"/>
    <w:rsid w:val="00203CAD"/>
    <w:rsid w:val="00205F25"/>
    <w:rsid w:val="00212A1D"/>
    <w:rsid w:val="00221B1E"/>
    <w:rsid w:val="00224BF4"/>
    <w:rsid w:val="00240DCD"/>
    <w:rsid w:val="00243C26"/>
    <w:rsid w:val="0024786B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B3C10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76B"/>
    <w:rsid w:val="00411698"/>
    <w:rsid w:val="00414164"/>
    <w:rsid w:val="00416EBB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76B9"/>
    <w:rsid w:val="00493A79"/>
    <w:rsid w:val="004952DE"/>
    <w:rsid w:val="00495840"/>
    <w:rsid w:val="004A40BE"/>
    <w:rsid w:val="004A6A60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24157"/>
    <w:rsid w:val="00532558"/>
    <w:rsid w:val="0054287C"/>
    <w:rsid w:val="00542C36"/>
    <w:rsid w:val="0055216E"/>
    <w:rsid w:val="00552C2C"/>
    <w:rsid w:val="005555B7"/>
    <w:rsid w:val="005562A8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991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658B"/>
    <w:rsid w:val="00914A2F"/>
    <w:rsid w:val="00922FCB"/>
    <w:rsid w:val="0092719B"/>
    <w:rsid w:val="00935CB0"/>
    <w:rsid w:val="00937250"/>
    <w:rsid w:val="00937C6F"/>
    <w:rsid w:val="009425F4"/>
    <w:rsid w:val="009428A9"/>
    <w:rsid w:val="009437A2"/>
    <w:rsid w:val="00944B28"/>
    <w:rsid w:val="00947B8C"/>
    <w:rsid w:val="00947F8B"/>
    <w:rsid w:val="009532DB"/>
    <w:rsid w:val="009573B8"/>
    <w:rsid w:val="00967838"/>
    <w:rsid w:val="009822EC"/>
    <w:rsid w:val="00982CD6"/>
    <w:rsid w:val="00985B73"/>
    <w:rsid w:val="009870A7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4C0D"/>
    <w:rsid w:val="009E41F8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2758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4FB2"/>
    <w:rsid w:val="00BB5EBF"/>
    <w:rsid w:val="00BC642A"/>
    <w:rsid w:val="00BD5871"/>
    <w:rsid w:val="00BF7C9D"/>
    <w:rsid w:val="00C003F8"/>
    <w:rsid w:val="00C01E8C"/>
    <w:rsid w:val="00C02DF6"/>
    <w:rsid w:val="00C03E01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C50"/>
    <w:rsid w:val="00C715CA"/>
    <w:rsid w:val="00C73140"/>
    <w:rsid w:val="00C7495D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397A"/>
    <w:rsid w:val="00DD58B7"/>
    <w:rsid w:val="00DD6699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6AC4"/>
    <w:rsid w:val="00E375B1"/>
    <w:rsid w:val="00E37C8A"/>
    <w:rsid w:val="00E418DE"/>
    <w:rsid w:val="00E52C57"/>
    <w:rsid w:val="00E57E7D"/>
    <w:rsid w:val="00E84CD8"/>
    <w:rsid w:val="00E854B2"/>
    <w:rsid w:val="00E90B85"/>
    <w:rsid w:val="00E91679"/>
    <w:rsid w:val="00E92452"/>
    <w:rsid w:val="00E94CC1"/>
    <w:rsid w:val="00E96431"/>
    <w:rsid w:val="00E96B22"/>
    <w:rsid w:val="00EC3039"/>
    <w:rsid w:val="00EC5235"/>
    <w:rsid w:val="00EC6C22"/>
    <w:rsid w:val="00ED6B03"/>
    <w:rsid w:val="00ED7A5B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2688"/>
    <w:rsid w:val="00F66C72"/>
    <w:rsid w:val="00F74594"/>
    <w:rsid w:val="00F76BE5"/>
    <w:rsid w:val="00F77C90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A9E7C-762F-49F0-90EB-201880E8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kiran_samsung_r1</cp:lastModifiedBy>
  <cp:revision>41</cp:revision>
  <cp:lastPrinted>2000-02-29T11:31:00Z</cp:lastPrinted>
  <dcterms:created xsi:type="dcterms:W3CDTF">2023-04-18T15:29:00Z</dcterms:created>
  <dcterms:modified xsi:type="dcterms:W3CDTF">2023-04-20T05:22:00Z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